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24EE23" w14:textId="7F344CB1" w:rsidR="00BA00AB" w:rsidRDefault="006465AF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SCOREBURGH</w:t>
      </w:r>
      <w:r>
        <w:rPr>
          <w:rFonts w:ascii="Times New Roman" w:hAnsi="Times New Roman" w:cs="Times New Roman"/>
          <w:sz w:val="24"/>
          <w:szCs w:val="24"/>
        </w:rPr>
        <w:t xml:space="preserve">      (fl.1432)</w:t>
      </w:r>
    </w:p>
    <w:p w14:paraId="146F1505" w14:textId="4529EA54" w:rsidR="006465AF" w:rsidRDefault="006465AF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York. Merchant.</w:t>
      </w:r>
    </w:p>
    <w:p w14:paraId="740F76B3" w14:textId="1049973C" w:rsidR="006465AF" w:rsidRDefault="006465AF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23B82FB" w14:textId="701CBB23" w:rsidR="006465AF" w:rsidRDefault="006465AF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944138C" w14:textId="10B9F627" w:rsidR="006465AF" w:rsidRDefault="006465AF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= Avice(q.v.).   (W.Y.R. p.146)</w:t>
      </w:r>
    </w:p>
    <w:p w14:paraId="4924EFA3" w14:textId="290A2645" w:rsidR="006465AF" w:rsidRDefault="006465AF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56AE7AE" w14:textId="7146C40B" w:rsidR="006465AF" w:rsidRDefault="006465AF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2DBBEED" w14:textId="323D5A46" w:rsidR="006465AF" w:rsidRDefault="006465AF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Feb.1432</w:t>
      </w:r>
      <w:r>
        <w:rPr>
          <w:rFonts w:ascii="Times New Roman" w:hAnsi="Times New Roman" w:cs="Times New Roman"/>
          <w:sz w:val="24"/>
          <w:szCs w:val="24"/>
        </w:rPr>
        <w:tab/>
        <w:t>He made his Will.   (ibid.)</w:t>
      </w:r>
    </w:p>
    <w:p w14:paraId="76BCFF13" w14:textId="4B927F54" w:rsidR="006465AF" w:rsidRDefault="006465AF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E2B8412" w14:textId="7676761C" w:rsidR="006465AF" w:rsidRDefault="006465AF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99E0CA1" w14:textId="79C95CCD" w:rsidR="006465AF" w:rsidRPr="006465AF" w:rsidRDefault="006465AF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March 2022</w:t>
      </w:r>
    </w:p>
    <w:sectPr w:rsidR="006465AF" w:rsidRPr="006465A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BFA9BF" w14:textId="77777777" w:rsidR="006465AF" w:rsidRDefault="006465AF" w:rsidP="009139A6">
      <w:r>
        <w:separator/>
      </w:r>
    </w:p>
  </w:endnote>
  <w:endnote w:type="continuationSeparator" w:id="0">
    <w:p w14:paraId="0CC3CA8A" w14:textId="77777777" w:rsidR="006465AF" w:rsidRDefault="006465A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55362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5C5789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A4B68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D089E8" w14:textId="77777777" w:rsidR="006465AF" w:rsidRDefault="006465AF" w:rsidP="009139A6">
      <w:r>
        <w:separator/>
      </w:r>
    </w:p>
  </w:footnote>
  <w:footnote w:type="continuationSeparator" w:id="0">
    <w:p w14:paraId="4FB7AB25" w14:textId="77777777" w:rsidR="006465AF" w:rsidRDefault="006465A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5A944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5EFEB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5EF98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65AF"/>
    <w:rsid w:val="000666E0"/>
    <w:rsid w:val="002510B7"/>
    <w:rsid w:val="005C130B"/>
    <w:rsid w:val="006465AF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DA655F"/>
  <w15:chartTrackingRefBased/>
  <w15:docId w15:val="{AA3EFD75-179C-4B87-9E63-13EE46F0E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4</TotalTime>
  <Pages>1</Pages>
  <Words>21</Words>
  <Characters>123</Characters>
  <Application>Microsoft Office Word</Application>
  <DocSecurity>0</DocSecurity>
  <Lines>1</Lines>
  <Paragraphs>1</Paragraphs>
  <ScaleCrop>false</ScaleCrop>
  <Company/>
  <LinksUpToDate>false</LinksUpToDate>
  <CharactersWithSpaces>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2022-03-06T19:44:00Z</dcterms:created>
  <dcterms:modified xsi:type="dcterms:W3CDTF">2022-03-06T19:48:00Z</dcterms:modified>
</cp:coreProperties>
</file>